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46DE2" w:rsidRPr="00E80952" w:rsidTr="000F456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</w:tcPr>
          <w:p w:rsidR="00846DE2" w:rsidRDefault="00846DE2" w:rsidP="000F456E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B37FDA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38513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846DE2" w:rsidRPr="00E80952" w:rsidRDefault="00846DE2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E80952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Πληκτρολόγιο ενσύρματο</w:t>
            </w:r>
          </w:p>
        </w:tc>
      </w:tr>
      <w:tr w:rsidR="00846DE2" w:rsidRPr="00820A4B" w:rsidTr="000F456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846DE2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846DE2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46DE2" w:rsidRPr="00820A4B" w:rsidTr="000F456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846DE2" w:rsidRPr="00E80952" w:rsidRDefault="00846DE2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Γλώσσα Πληκτρολογίου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Ελληνικά</w:t>
            </w:r>
          </w:p>
          <w:p w:rsidR="00846DE2" w:rsidRPr="00E80952" w:rsidRDefault="00846DE2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Πλήκτρα Έντασης Ήχου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Ναι</w:t>
            </w:r>
          </w:p>
          <w:p w:rsidR="00846DE2" w:rsidRPr="00E80952" w:rsidRDefault="00846DE2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Πλήκτρα Πολυμέσων Ναι</w:t>
            </w:r>
          </w:p>
          <w:p w:rsidR="00846DE2" w:rsidRPr="00E80952" w:rsidRDefault="00846DE2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proofErr w:type="spellStart"/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Num</w:t>
            </w:r>
            <w:proofErr w:type="spellEnd"/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Pad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Ναι</w:t>
            </w:r>
          </w:p>
          <w:p w:rsidR="00846DE2" w:rsidRPr="00E80952" w:rsidRDefault="00846DE2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Χρώμα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Μαύρο</w:t>
            </w:r>
          </w:p>
          <w:p w:rsidR="00846DE2" w:rsidRDefault="00846DE2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Σύνδεση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USB</w:t>
            </w:r>
          </w:p>
          <w:p w:rsidR="00846DE2" w:rsidRDefault="00846DE2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Π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λήκτρα τύπου </w:t>
            </w:r>
            <w:proofErr w:type="spellStart"/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chiclet</w:t>
            </w:r>
            <w:proofErr w:type="spellEnd"/>
          </w:p>
          <w:p w:rsidR="00846DE2" w:rsidRDefault="00846DE2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Με ανθεκτική κατασκευή και ήσυχα πλήκτρα, έχει σχεδιαστεί για να παρέχει άνεση στις καθημερινές απαιτήσεις της χρήσης επιφάνειας εργασίας. </w:t>
            </w:r>
          </w:p>
          <w:p w:rsidR="00846DE2" w:rsidRPr="009449D6" w:rsidRDefault="00846DE2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ΣΧΕΤΙΚΑ</w:t>
            </w: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DELL</w:t>
            </w: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KEYBOARD</w:t>
            </w: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KB</w:t>
            </w: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216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GREEK</w:t>
            </w: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QWERTY</w:t>
            </w: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MULTIMEDIA</w:t>
            </w: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80952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BLACK</w:t>
            </w:r>
          </w:p>
        </w:tc>
        <w:tc>
          <w:tcPr>
            <w:tcW w:w="1080" w:type="dxa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46DE2" w:rsidRPr="00820A4B" w:rsidTr="000F456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46DE2" w:rsidRPr="00820A4B" w:rsidRDefault="00846DE2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46DE2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0</TotalTime>
  <Pages>1</Pages>
  <Words>81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2025-10-31T09:30:00Z</dcterms:created>
  <dcterms:modified xsi:type="dcterms:W3CDTF">2025-10-31T09:30:00Z</dcterms:modified>
</cp:coreProperties>
</file>